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B94" w:rsidRDefault="0085244F" w:rsidP="00A7620E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January 31, 2020</w:t>
      </w:r>
    </w:p>
    <w:p w:rsidR="007F6E81" w:rsidRPr="003A622D" w:rsidRDefault="007F6E81" w:rsidP="00A7620E">
      <w:pPr>
        <w:rPr>
          <w:rFonts w:asciiTheme="minorHAnsi" w:hAnsiTheme="minorHAnsi" w:cs="Arial"/>
        </w:rPr>
      </w:pPr>
    </w:p>
    <w:p w:rsidR="00824FB4" w:rsidRDefault="00824FB4" w:rsidP="00A7620E">
      <w:pPr>
        <w:rPr>
          <w:rFonts w:ascii="Arial" w:hAnsi="Arial" w:cs="Arial"/>
          <w:sz w:val="22"/>
          <w:szCs w:val="22"/>
        </w:rPr>
      </w:pPr>
    </w:p>
    <w:p w:rsidR="00A7620E" w:rsidRPr="000E7B78" w:rsidRDefault="00A7620E" w:rsidP="00A7620E">
      <w:pPr>
        <w:rPr>
          <w:rFonts w:asciiTheme="minorHAnsi" w:hAnsiTheme="minorHAnsi" w:cs="Arial"/>
        </w:rPr>
      </w:pPr>
      <w:r w:rsidRPr="000E7B78">
        <w:rPr>
          <w:rFonts w:asciiTheme="minorHAnsi" w:hAnsiTheme="minorHAnsi" w:cs="Arial"/>
        </w:rPr>
        <w:t xml:space="preserve">To:  </w:t>
      </w:r>
      <w:r w:rsidRPr="000E7B78">
        <w:rPr>
          <w:rFonts w:asciiTheme="minorHAnsi" w:hAnsiTheme="minorHAnsi" w:cs="Arial"/>
        </w:rPr>
        <w:tab/>
        <w:t xml:space="preserve">All Potential </w:t>
      </w:r>
      <w:r w:rsidR="00824FB4" w:rsidRPr="000E7B78">
        <w:rPr>
          <w:rFonts w:asciiTheme="minorHAnsi" w:hAnsiTheme="minorHAnsi" w:cs="Arial"/>
        </w:rPr>
        <w:t>Respondents</w:t>
      </w:r>
    </w:p>
    <w:p w:rsidR="00A7620E" w:rsidRPr="000E7B78" w:rsidRDefault="00A7620E" w:rsidP="00A7620E">
      <w:pPr>
        <w:rPr>
          <w:rFonts w:asciiTheme="minorHAnsi" w:hAnsiTheme="minorHAnsi" w:cs="Arial"/>
        </w:rPr>
      </w:pPr>
    </w:p>
    <w:p w:rsidR="00A7620E" w:rsidRPr="000E7B78" w:rsidRDefault="00A7620E" w:rsidP="00A7620E">
      <w:pPr>
        <w:rPr>
          <w:rFonts w:asciiTheme="minorHAnsi" w:hAnsiTheme="minorHAnsi" w:cs="Arial"/>
        </w:rPr>
      </w:pPr>
      <w:r w:rsidRPr="000E7B78">
        <w:rPr>
          <w:rFonts w:asciiTheme="minorHAnsi" w:hAnsiTheme="minorHAnsi" w:cs="Arial"/>
        </w:rPr>
        <w:t xml:space="preserve">Re:  </w:t>
      </w:r>
      <w:r w:rsidRPr="000E7B78">
        <w:rPr>
          <w:rFonts w:asciiTheme="minorHAnsi" w:hAnsiTheme="minorHAnsi" w:cs="Arial"/>
        </w:rPr>
        <w:tab/>
        <w:t>RFP</w:t>
      </w:r>
      <w:r w:rsidR="000E7B78" w:rsidRPr="000E7B78">
        <w:rPr>
          <w:rFonts w:asciiTheme="minorHAnsi" w:hAnsiTheme="minorHAnsi" w:cs="Arial"/>
        </w:rPr>
        <w:t>1</w:t>
      </w:r>
      <w:r w:rsidR="00FB305B">
        <w:rPr>
          <w:rFonts w:asciiTheme="minorHAnsi" w:hAnsiTheme="minorHAnsi" w:cs="Arial"/>
        </w:rPr>
        <w:t>8</w:t>
      </w:r>
      <w:r w:rsidR="0085244F">
        <w:rPr>
          <w:rFonts w:asciiTheme="minorHAnsi" w:hAnsiTheme="minorHAnsi" w:cs="Arial"/>
        </w:rPr>
        <w:t>20005025 – Elevator Maintenance and Repair (Capitol Complex)</w:t>
      </w:r>
    </w:p>
    <w:p w:rsidR="003A622D" w:rsidRDefault="003A622D" w:rsidP="003A622D">
      <w:pPr>
        <w:jc w:val="center"/>
        <w:rPr>
          <w:rFonts w:asciiTheme="minorHAnsi" w:hAnsiTheme="minorHAnsi" w:cs="Arial"/>
          <w:b/>
        </w:rPr>
      </w:pPr>
    </w:p>
    <w:p w:rsidR="003A622D" w:rsidRDefault="003A622D" w:rsidP="003A622D">
      <w:pPr>
        <w:jc w:val="center"/>
        <w:rPr>
          <w:rFonts w:asciiTheme="minorHAnsi" w:hAnsiTheme="minorHAnsi" w:cs="Arial"/>
          <w:b/>
        </w:rPr>
      </w:pPr>
    </w:p>
    <w:p w:rsidR="003A622D" w:rsidRDefault="0085244F" w:rsidP="003A622D">
      <w:pPr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ADDENDUM TWO</w:t>
      </w:r>
    </w:p>
    <w:p w:rsidR="003A622D" w:rsidRDefault="003A622D" w:rsidP="003A622D">
      <w:pPr>
        <w:rPr>
          <w:rFonts w:asciiTheme="minorHAnsi" w:hAnsiTheme="minorHAnsi" w:cs="Arial"/>
        </w:rPr>
      </w:pPr>
    </w:p>
    <w:p w:rsidR="001F4151" w:rsidRDefault="003A622D" w:rsidP="001F4151">
      <w:pPr>
        <w:pStyle w:val="ListParagraph"/>
        <w:widowControl w:val="0"/>
        <w:numPr>
          <w:ilvl w:val="0"/>
          <w:numId w:val="20"/>
        </w:numPr>
        <w:tabs>
          <w:tab w:val="left" w:pos="1180"/>
          <w:tab w:val="right" w:pos="6402"/>
        </w:tabs>
        <w:autoSpaceDE w:val="0"/>
        <w:autoSpaceDN w:val="0"/>
        <w:spacing w:after="100" w:afterAutospacing="1" w:line="580" w:lineRule="atLeast"/>
        <w:contextualSpacing w:val="0"/>
        <w:rPr>
          <w:rFonts w:asciiTheme="minorHAnsi" w:hAnsiTheme="minorHAnsi" w:cstheme="minorHAnsi"/>
        </w:rPr>
      </w:pPr>
      <w:r>
        <w:t xml:space="preserve"> </w:t>
      </w:r>
      <w:r w:rsidR="001F4151" w:rsidRPr="00D66276">
        <w:rPr>
          <w:rFonts w:asciiTheme="minorHAnsi" w:hAnsiTheme="minorHAnsi" w:cstheme="minorHAnsi"/>
        </w:rPr>
        <w:t xml:space="preserve">Further breakdown of the evaluation criteria and points for this RFP include: </w:t>
      </w:r>
    </w:p>
    <w:tbl>
      <w:tblPr>
        <w:tblW w:w="7240" w:type="dxa"/>
        <w:tblLook w:val="04A0" w:firstRow="1" w:lastRow="0" w:firstColumn="1" w:lastColumn="0" w:noHBand="0" w:noVBand="1"/>
      </w:tblPr>
      <w:tblGrid>
        <w:gridCol w:w="6570"/>
        <w:gridCol w:w="765"/>
      </w:tblGrid>
      <w:tr w:rsidR="00CB3EFC" w:rsidTr="00CB3EFC">
        <w:trPr>
          <w:trHeight w:val="32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EFC" w:rsidRDefault="007F6E81">
            <w:pPr>
              <w:ind w:firstLineChars="1000" w:firstLine="2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pacing w:val="-4"/>
              </w:rPr>
              <w:t xml:space="preserve">Technical </w:t>
            </w:r>
            <w:r w:rsidR="00CB3EFC">
              <w:rPr>
                <w:rFonts w:ascii="Calibri" w:hAnsi="Calibri" w:cs="Calibri"/>
                <w:color w:val="000000"/>
                <w:spacing w:val="-4"/>
              </w:rPr>
              <w:t>Scored Points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EFC" w:rsidRDefault="0085244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  <w:r w:rsidR="00CB3EFC">
              <w:rPr>
                <w:rFonts w:ascii="Calibri" w:hAnsi="Calibri" w:cs="Calibri"/>
                <w:color w:val="000000"/>
              </w:rPr>
              <w:t>00</w:t>
            </w:r>
          </w:p>
        </w:tc>
      </w:tr>
      <w:tr w:rsidR="00CB3EFC" w:rsidTr="00CB3EFC">
        <w:trPr>
          <w:trHeight w:val="32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EFC" w:rsidRDefault="00CB3EFC">
            <w:pPr>
              <w:ind w:firstLineChars="1000" w:firstLine="24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Cost Points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EFC" w:rsidRDefault="0085244F">
            <w:pPr>
              <w:jc w:val="center"/>
              <w:rPr>
                <w:rFonts w:ascii="Calibri" w:hAnsi="Calibri" w:cs="Calibri"/>
                <w:color w:val="000000"/>
                <w:u w:val="single"/>
              </w:rPr>
            </w:pPr>
            <w:r>
              <w:rPr>
                <w:rFonts w:ascii="Calibri" w:hAnsi="Calibri" w:cs="Calibri"/>
                <w:color w:val="000000"/>
                <w:u w:val="single"/>
              </w:rPr>
              <w:t>3</w:t>
            </w:r>
            <w:r w:rsidR="00CB3EFC">
              <w:rPr>
                <w:rFonts w:ascii="Calibri" w:hAnsi="Calibri" w:cs="Calibri"/>
                <w:color w:val="000000"/>
                <w:u w:val="single"/>
              </w:rPr>
              <w:t>00</w:t>
            </w:r>
          </w:p>
        </w:tc>
      </w:tr>
      <w:tr w:rsidR="00CB3EFC" w:rsidTr="00CB3EFC">
        <w:trPr>
          <w:trHeight w:val="32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EFC" w:rsidRDefault="00CB3EFC">
            <w:pPr>
              <w:ind w:firstLineChars="1500" w:firstLine="360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POINTS AVAILABLE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3EFC" w:rsidRDefault="00CB3E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1,000</w:t>
            </w:r>
          </w:p>
        </w:tc>
      </w:tr>
    </w:tbl>
    <w:p w:rsidR="00CB3EFC" w:rsidRPr="00CB3EFC" w:rsidRDefault="00CB3EFC" w:rsidP="00CB3EFC">
      <w:pPr>
        <w:widowControl w:val="0"/>
        <w:tabs>
          <w:tab w:val="left" w:pos="1180"/>
          <w:tab w:val="right" w:pos="6402"/>
        </w:tabs>
        <w:autoSpaceDE w:val="0"/>
        <w:autoSpaceDN w:val="0"/>
        <w:spacing w:after="100" w:afterAutospacing="1" w:line="580" w:lineRule="atLeast"/>
        <w:rPr>
          <w:rFonts w:asciiTheme="minorHAnsi" w:hAnsiTheme="minorHAnsi" w:cstheme="minorHAnsi"/>
        </w:rPr>
      </w:pPr>
    </w:p>
    <w:p w:rsidR="001F4151" w:rsidRDefault="001F4151" w:rsidP="001F4151">
      <w:pPr>
        <w:pStyle w:val="ListParagraph"/>
        <w:widowControl w:val="0"/>
        <w:numPr>
          <w:ilvl w:val="0"/>
          <w:numId w:val="20"/>
        </w:numPr>
        <w:tabs>
          <w:tab w:val="left" w:pos="1180"/>
          <w:tab w:val="right" w:pos="6402"/>
        </w:tabs>
        <w:autoSpaceDE w:val="0"/>
        <w:autoSpaceDN w:val="0"/>
        <w:spacing w:after="100" w:afterAutospacing="1" w:line="580" w:lineRule="atLeast"/>
        <w:contextualSpacing w:val="0"/>
        <w:rPr>
          <w:rFonts w:asciiTheme="minorHAnsi" w:hAnsiTheme="minorHAnsi" w:cstheme="minorHAnsi"/>
        </w:rPr>
      </w:pPr>
      <w:r w:rsidRPr="00D66276">
        <w:rPr>
          <w:rFonts w:asciiTheme="minorHAnsi" w:hAnsiTheme="minorHAnsi" w:cstheme="minorHAnsi"/>
        </w:rPr>
        <w:t xml:space="preserve">The minimum </w:t>
      </w:r>
      <w:r w:rsidR="00CB3EFC">
        <w:rPr>
          <w:rFonts w:asciiTheme="minorHAnsi" w:hAnsiTheme="minorHAnsi" w:cstheme="minorHAnsi"/>
        </w:rPr>
        <w:t xml:space="preserve">technical score required is </w:t>
      </w:r>
      <w:r w:rsidR="0085244F">
        <w:rPr>
          <w:rFonts w:asciiTheme="minorHAnsi" w:hAnsiTheme="minorHAnsi" w:cstheme="minorHAnsi"/>
        </w:rPr>
        <w:t>35</w:t>
      </w:r>
      <w:r w:rsidRPr="00D66276">
        <w:rPr>
          <w:rFonts w:asciiTheme="minorHAnsi" w:hAnsiTheme="minorHAnsi" w:cstheme="minorHAnsi"/>
        </w:rPr>
        <w:t>0 points.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4180"/>
        <w:gridCol w:w="1755"/>
        <w:gridCol w:w="1265"/>
      </w:tblGrid>
      <w:tr w:rsidR="000E1475" w:rsidTr="000E1475">
        <w:trPr>
          <w:trHeight w:val="624"/>
          <w:jc w:val="center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Technical Criteria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RFP Section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Possible Points</w:t>
            </w:r>
          </w:p>
        </w:tc>
      </w:tr>
      <w:tr w:rsidR="000E1475" w:rsidTr="000E1475">
        <w:trPr>
          <w:trHeight w:val="288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5" w:rsidRDefault="000E147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Background and Experience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Exhibits 4 and 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0E1475" w:rsidTr="000E1475">
        <w:trPr>
          <w:trHeight w:val="288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5" w:rsidRDefault="000E147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Regular Maintenance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Exhibit 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</w:tr>
      <w:tr w:rsidR="000E1475" w:rsidTr="000E1475">
        <w:trPr>
          <w:trHeight w:val="288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5" w:rsidRDefault="000E147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Repairs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Exhibit 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0E1475" w:rsidTr="000E1475">
        <w:trPr>
          <w:trHeight w:val="288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5" w:rsidRDefault="000E147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Records and Reporting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Exhibit 14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</w:tr>
      <w:tr w:rsidR="000E1475" w:rsidTr="000E1475">
        <w:trPr>
          <w:trHeight w:val="288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475" w:rsidRDefault="000E147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Customer Service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Exhibit 15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0E1475" w:rsidTr="000E1475">
        <w:trPr>
          <w:trHeight w:val="312"/>
          <w:jc w:val="center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Possible Technical Scored Points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475" w:rsidRDefault="000E147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700</w:t>
            </w:r>
          </w:p>
        </w:tc>
      </w:tr>
    </w:tbl>
    <w:p w:rsidR="003A622D" w:rsidRDefault="003A622D" w:rsidP="007F6E81">
      <w:pPr>
        <w:jc w:val="both"/>
        <w:rPr>
          <w:rFonts w:ascii="Calibri" w:hAnsi="Calibri"/>
          <w:sz w:val="22"/>
          <w:szCs w:val="22"/>
        </w:rPr>
      </w:pPr>
    </w:p>
    <w:p w:rsidR="003A622D" w:rsidRDefault="003A622D" w:rsidP="00D66ECF">
      <w:pPr>
        <w:ind w:left="1170" w:hanging="540"/>
        <w:jc w:val="both"/>
        <w:rPr>
          <w:rFonts w:ascii="Calibri" w:hAnsi="Calibri"/>
          <w:sz w:val="22"/>
          <w:szCs w:val="22"/>
        </w:rPr>
      </w:pPr>
    </w:p>
    <w:p w:rsidR="003A622D" w:rsidRDefault="003A622D" w:rsidP="00D66ECF">
      <w:pPr>
        <w:ind w:left="1170" w:hanging="540"/>
        <w:jc w:val="both"/>
        <w:rPr>
          <w:rFonts w:ascii="Calibri" w:hAnsi="Calibri"/>
          <w:sz w:val="22"/>
          <w:szCs w:val="22"/>
        </w:rPr>
      </w:pPr>
    </w:p>
    <w:p w:rsidR="003A622D" w:rsidRDefault="003A622D" w:rsidP="00D66ECF">
      <w:pPr>
        <w:ind w:left="1170" w:hanging="540"/>
        <w:jc w:val="both"/>
        <w:rPr>
          <w:rFonts w:ascii="Calibri" w:hAnsi="Calibri"/>
          <w:sz w:val="22"/>
          <w:szCs w:val="22"/>
        </w:rPr>
      </w:pPr>
      <w:bookmarkStart w:id="0" w:name="_GoBack"/>
      <w:bookmarkEnd w:id="0"/>
    </w:p>
    <w:sectPr w:rsidR="003A622D" w:rsidSect="00C7744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720" w:right="1080" w:bottom="720" w:left="1080" w:header="864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9FB" w:rsidRDefault="00D129FB">
      <w:r>
        <w:separator/>
      </w:r>
    </w:p>
  </w:endnote>
  <w:endnote w:type="continuationSeparator" w:id="0">
    <w:p w:rsidR="00D129FB" w:rsidRDefault="00D1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593754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</w:rPr>
    </w:sdtEndPr>
    <w:sdtContent>
      <w:p w:rsidR="00656CB7" w:rsidRPr="003465B8" w:rsidRDefault="00656CB7">
        <w:pPr>
          <w:pStyle w:val="Footer"/>
          <w:jc w:val="right"/>
          <w:rPr>
            <w:rFonts w:asciiTheme="minorHAnsi" w:hAnsiTheme="minorHAnsi"/>
            <w:sz w:val="22"/>
          </w:rPr>
        </w:pPr>
        <w:r w:rsidRPr="003465B8">
          <w:rPr>
            <w:rFonts w:asciiTheme="minorHAnsi" w:hAnsiTheme="minorHAnsi"/>
            <w:sz w:val="22"/>
          </w:rPr>
          <w:t>RFP1</w:t>
        </w:r>
        <w:r w:rsidR="00D41A24">
          <w:rPr>
            <w:rFonts w:asciiTheme="minorHAnsi" w:hAnsiTheme="minorHAnsi"/>
            <w:sz w:val="22"/>
          </w:rPr>
          <w:t>819282007</w:t>
        </w:r>
        <w:r w:rsidRPr="003465B8">
          <w:rPr>
            <w:rFonts w:asciiTheme="minorHAnsi" w:hAnsiTheme="minorHAnsi"/>
            <w:sz w:val="22"/>
          </w:rPr>
          <w:t xml:space="preserve"> – Addendum One  </w:t>
        </w:r>
        <w:r>
          <w:rPr>
            <w:rFonts w:asciiTheme="minorHAnsi" w:hAnsiTheme="minorHAnsi"/>
            <w:sz w:val="22"/>
          </w:rPr>
          <w:t xml:space="preserve">                              </w:t>
        </w:r>
        <w:r>
          <w:t xml:space="preserve">                                                                                     </w:t>
        </w:r>
        <w:r w:rsidRPr="003465B8">
          <w:rPr>
            <w:rFonts w:asciiTheme="minorHAnsi" w:hAnsiTheme="minorHAnsi"/>
            <w:sz w:val="22"/>
          </w:rPr>
          <w:fldChar w:fldCharType="begin"/>
        </w:r>
        <w:r w:rsidRPr="003465B8">
          <w:rPr>
            <w:rFonts w:asciiTheme="minorHAnsi" w:hAnsiTheme="minorHAnsi"/>
            <w:sz w:val="22"/>
          </w:rPr>
          <w:instrText xml:space="preserve"> PAGE   \* MERGEFORMAT </w:instrText>
        </w:r>
        <w:r w:rsidRPr="003465B8">
          <w:rPr>
            <w:rFonts w:asciiTheme="minorHAnsi" w:hAnsiTheme="minorHAnsi"/>
            <w:sz w:val="22"/>
          </w:rPr>
          <w:fldChar w:fldCharType="separate"/>
        </w:r>
        <w:r w:rsidR="007F6E81">
          <w:rPr>
            <w:rFonts w:asciiTheme="minorHAnsi" w:hAnsiTheme="minorHAnsi"/>
            <w:noProof/>
            <w:sz w:val="22"/>
          </w:rPr>
          <w:t>2</w:t>
        </w:r>
        <w:r w:rsidRPr="003465B8">
          <w:rPr>
            <w:rFonts w:asciiTheme="minorHAnsi" w:hAnsiTheme="minorHAnsi"/>
            <w:noProof/>
            <w:sz w:val="22"/>
          </w:rPr>
          <w:fldChar w:fldCharType="end"/>
        </w:r>
      </w:p>
    </w:sdtContent>
  </w:sdt>
  <w:p w:rsidR="00656CB7" w:rsidRDefault="00656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B7" w:rsidRDefault="00656CB7" w:rsidP="00CB0746">
    <w:pPr>
      <w:pStyle w:val="Footer"/>
      <w:tabs>
        <w:tab w:val="clear" w:pos="4320"/>
        <w:tab w:val="clear" w:pos="8640"/>
        <w:tab w:val="left" w:pos="6945"/>
      </w:tabs>
    </w:pPr>
    <w:r>
      <w:rPr>
        <w:noProof/>
      </w:rPr>
      <w:drawing>
        <wp:inline distT="0" distB="0" distL="0" distR="0">
          <wp:extent cx="6387465" cy="204470"/>
          <wp:effectExtent l="0" t="0" r="0" b="5080"/>
          <wp:docPr id="2" name="Picture 2" descr="DAS footer for L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S footer for L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7465" cy="204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9FB" w:rsidRDefault="00D129FB">
      <w:r>
        <w:separator/>
      </w:r>
    </w:p>
  </w:footnote>
  <w:footnote w:type="continuationSeparator" w:id="0">
    <w:p w:rsidR="00D129FB" w:rsidRDefault="00D12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B7" w:rsidRDefault="00656CB7" w:rsidP="00C77444">
    <w:pPr>
      <w:pStyle w:val="Header"/>
      <w:tabs>
        <w:tab w:val="clear" w:pos="4320"/>
        <w:tab w:val="clear" w:pos="8640"/>
        <w:tab w:val="left" w:pos="11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CB7" w:rsidRDefault="009B3231" w:rsidP="007F67AA">
    <w:pPr>
      <w:pStyle w:val="Header"/>
      <w:tabs>
        <w:tab w:val="clear" w:pos="4320"/>
        <w:tab w:val="clear" w:pos="8640"/>
        <w:tab w:val="left" w:pos="2280"/>
      </w:tabs>
    </w:pPr>
    <w:r w:rsidRPr="00864E84">
      <w:rPr>
        <w:rFonts w:asciiTheme="minorHAnsi" w:hAnsiTheme="minorHAnsi"/>
        <w:noProof/>
        <w:sz w:val="22"/>
      </w:rPr>
      <w:drawing>
        <wp:anchor distT="0" distB="0" distL="114300" distR="114300" simplePos="0" relativeHeight="251659264" behindDoc="0" locked="0" layoutInCell="1" allowOverlap="1" wp14:anchorId="672F1849" wp14:editId="14C3A80D">
          <wp:simplePos x="0" y="0"/>
          <wp:positionH relativeFrom="column">
            <wp:posOffset>0</wp:posOffset>
          </wp:positionH>
          <wp:positionV relativeFrom="paragraph">
            <wp:posOffset>174625</wp:posOffset>
          </wp:positionV>
          <wp:extent cx="6363970" cy="91440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AS Letterhead_201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6397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56CB7" w:rsidRDefault="00656CB7" w:rsidP="007F67AA">
    <w:pPr>
      <w:pStyle w:val="Header"/>
      <w:tabs>
        <w:tab w:val="clear" w:pos="4320"/>
        <w:tab w:val="clear" w:pos="8640"/>
        <w:tab w:val="left" w:pos="22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1119"/>
    <w:multiLevelType w:val="hybridMultilevel"/>
    <w:tmpl w:val="2B7E0CA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EFB7362"/>
    <w:multiLevelType w:val="hybridMultilevel"/>
    <w:tmpl w:val="6EB20E9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1A2155D"/>
    <w:multiLevelType w:val="hybridMultilevel"/>
    <w:tmpl w:val="96C80E5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4C1075"/>
    <w:multiLevelType w:val="hybridMultilevel"/>
    <w:tmpl w:val="F85A320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936307"/>
    <w:multiLevelType w:val="multilevel"/>
    <w:tmpl w:val="C6B0EC2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74D08D6"/>
    <w:multiLevelType w:val="hybridMultilevel"/>
    <w:tmpl w:val="5D422E4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C2E5643"/>
    <w:multiLevelType w:val="hybridMultilevel"/>
    <w:tmpl w:val="FBEC27C8"/>
    <w:lvl w:ilvl="0" w:tplc="8B084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42E02"/>
    <w:multiLevelType w:val="hybridMultilevel"/>
    <w:tmpl w:val="84FC165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88645AE"/>
    <w:multiLevelType w:val="hybridMultilevel"/>
    <w:tmpl w:val="F0AEE3F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C05793D"/>
    <w:multiLevelType w:val="hybridMultilevel"/>
    <w:tmpl w:val="EC4E149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EDA7851"/>
    <w:multiLevelType w:val="hybridMultilevel"/>
    <w:tmpl w:val="9B767C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363959"/>
    <w:multiLevelType w:val="hybridMultilevel"/>
    <w:tmpl w:val="9F7CC10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1C240A0"/>
    <w:multiLevelType w:val="hybridMultilevel"/>
    <w:tmpl w:val="D56AE6E6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5A84347"/>
    <w:multiLevelType w:val="hybridMultilevel"/>
    <w:tmpl w:val="CB448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E2F8A"/>
    <w:multiLevelType w:val="hybridMultilevel"/>
    <w:tmpl w:val="E006FBF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935640B"/>
    <w:multiLevelType w:val="hybridMultilevel"/>
    <w:tmpl w:val="5D422E4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A423FB8"/>
    <w:multiLevelType w:val="hybridMultilevel"/>
    <w:tmpl w:val="55FC3F84"/>
    <w:lvl w:ilvl="0" w:tplc="050AB4FA">
      <w:start w:val="1"/>
      <w:numFmt w:val="upperLetter"/>
      <w:lvlText w:val="%1."/>
      <w:lvlJc w:val="left"/>
      <w:pPr>
        <w:ind w:left="1540" w:hanging="360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en-US" w:eastAsia="en-US" w:bidi="en-US"/>
      </w:rPr>
    </w:lvl>
    <w:lvl w:ilvl="1" w:tplc="550E6CB4">
      <w:numFmt w:val="bullet"/>
      <w:lvlText w:val="•"/>
      <w:lvlJc w:val="left"/>
      <w:pPr>
        <w:ind w:left="2414" w:hanging="360"/>
      </w:pPr>
      <w:rPr>
        <w:rFonts w:hint="default"/>
        <w:lang w:val="en-US" w:eastAsia="en-US" w:bidi="en-US"/>
      </w:rPr>
    </w:lvl>
    <w:lvl w:ilvl="2" w:tplc="B34E6EE6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en-US"/>
      </w:rPr>
    </w:lvl>
    <w:lvl w:ilvl="3" w:tplc="01C2A7B0">
      <w:numFmt w:val="bullet"/>
      <w:lvlText w:val="•"/>
      <w:lvlJc w:val="left"/>
      <w:pPr>
        <w:ind w:left="4162" w:hanging="360"/>
      </w:pPr>
      <w:rPr>
        <w:rFonts w:hint="default"/>
        <w:lang w:val="en-US" w:eastAsia="en-US" w:bidi="en-US"/>
      </w:rPr>
    </w:lvl>
    <w:lvl w:ilvl="4" w:tplc="B9FEF7E4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en-US"/>
      </w:rPr>
    </w:lvl>
    <w:lvl w:ilvl="5" w:tplc="8530EEBE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en-US"/>
      </w:rPr>
    </w:lvl>
    <w:lvl w:ilvl="6" w:tplc="9CB6726A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en-US"/>
      </w:rPr>
    </w:lvl>
    <w:lvl w:ilvl="7" w:tplc="BCD6E282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en-US"/>
      </w:rPr>
    </w:lvl>
    <w:lvl w:ilvl="8" w:tplc="21A409C2">
      <w:numFmt w:val="bullet"/>
      <w:lvlText w:val="•"/>
      <w:lvlJc w:val="left"/>
      <w:pPr>
        <w:ind w:left="8532" w:hanging="360"/>
      </w:pPr>
      <w:rPr>
        <w:rFonts w:hint="default"/>
        <w:lang w:val="en-US" w:eastAsia="en-US" w:bidi="en-US"/>
      </w:rPr>
    </w:lvl>
  </w:abstractNum>
  <w:abstractNum w:abstractNumId="17" w15:restartNumberingAfterBreak="0">
    <w:nsid w:val="748555F7"/>
    <w:multiLevelType w:val="hybridMultilevel"/>
    <w:tmpl w:val="D56AE6E6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7"/>
  </w:num>
  <w:num w:numId="5">
    <w:abstractNumId w:val="17"/>
  </w:num>
  <w:num w:numId="6">
    <w:abstractNumId w:val="12"/>
  </w:num>
  <w:num w:numId="7">
    <w:abstractNumId w:val="1"/>
  </w:num>
  <w:num w:numId="8">
    <w:abstractNumId w:val="14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15"/>
  </w:num>
  <w:num w:numId="15">
    <w:abstractNumId w:val="0"/>
  </w:num>
  <w:num w:numId="16">
    <w:abstractNumId w:val="4"/>
  </w:num>
  <w:num w:numId="17">
    <w:abstractNumId w:val="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20E"/>
    <w:rsid w:val="000025FE"/>
    <w:rsid w:val="000111F5"/>
    <w:rsid w:val="00014F2A"/>
    <w:rsid w:val="00030C5B"/>
    <w:rsid w:val="00040848"/>
    <w:rsid w:val="00050FC2"/>
    <w:rsid w:val="00056FC3"/>
    <w:rsid w:val="0006184C"/>
    <w:rsid w:val="00083DF5"/>
    <w:rsid w:val="000867DE"/>
    <w:rsid w:val="000C0B10"/>
    <w:rsid w:val="000C3FE4"/>
    <w:rsid w:val="000C7336"/>
    <w:rsid w:val="000E1475"/>
    <w:rsid w:val="000E3ED1"/>
    <w:rsid w:val="000E5415"/>
    <w:rsid w:val="000E7B78"/>
    <w:rsid w:val="000F715A"/>
    <w:rsid w:val="001063E3"/>
    <w:rsid w:val="00110AAA"/>
    <w:rsid w:val="001149C4"/>
    <w:rsid w:val="00115753"/>
    <w:rsid w:val="00133DC3"/>
    <w:rsid w:val="0014666D"/>
    <w:rsid w:val="00153698"/>
    <w:rsid w:val="001569E4"/>
    <w:rsid w:val="0016762F"/>
    <w:rsid w:val="00185550"/>
    <w:rsid w:val="00187173"/>
    <w:rsid w:val="00195EE1"/>
    <w:rsid w:val="001B14CD"/>
    <w:rsid w:val="001B7AEB"/>
    <w:rsid w:val="001E4149"/>
    <w:rsid w:val="001E53C3"/>
    <w:rsid w:val="001F3B08"/>
    <w:rsid w:val="001F4151"/>
    <w:rsid w:val="00203C9B"/>
    <w:rsid w:val="00204760"/>
    <w:rsid w:val="002074B3"/>
    <w:rsid w:val="00207933"/>
    <w:rsid w:val="00215E45"/>
    <w:rsid w:val="00217290"/>
    <w:rsid w:val="00231109"/>
    <w:rsid w:val="00242F86"/>
    <w:rsid w:val="00251616"/>
    <w:rsid w:val="00254268"/>
    <w:rsid w:val="002607D7"/>
    <w:rsid w:val="00273702"/>
    <w:rsid w:val="00275597"/>
    <w:rsid w:val="00277934"/>
    <w:rsid w:val="002925F9"/>
    <w:rsid w:val="00293BDC"/>
    <w:rsid w:val="002B638D"/>
    <w:rsid w:val="002E7995"/>
    <w:rsid w:val="002E7AE1"/>
    <w:rsid w:val="003046F8"/>
    <w:rsid w:val="003133FF"/>
    <w:rsid w:val="00333DAD"/>
    <w:rsid w:val="0034450B"/>
    <w:rsid w:val="003465B8"/>
    <w:rsid w:val="00347167"/>
    <w:rsid w:val="00360BDC"/>
    <w:rsid w:val="00361042"/>
    <w:rsid w:val="003728D5"/>
    <w:rsid w:val="0038732C"/>
    <w:rsid w:val="003A3DCA"/>
    <w:rsid w:val="003A622D"/>
    <w:rsid w:val="003B6302"/>
    <w:rsid w:val="003D7C3C"/>
    <w:rsid w:val="003E22D7"/>
    <w:rsid w:val="003E7602"/>
    <w:rsid w:val="003F16AB"/>
    <w:rsid w:val="00404475"/>
    <w:rsid w:val="0041033F"/>
    <w:rsid w:val="004136DC"/>
    <w:rsid w:val="00432CD7"/>
    <w:rsid w:val="00465348"/>
    <w:rsid w:val="0047360C"/>
    <w:rsid w:val="00482177"/>
    <w:rsid w:val="00482995"/>
    <w:rsid w:val="004875BE"/>
    <w:rsid w:val="00493A54"/>
    <w:rsid w:val="004A71CA"/>
    <w:rsid w:val="004B11BC"/>
    <w:rsid w:val="004C66CE"/>
    <w:rsid w:val="004C7354"/>
    <w:rsid w:val="004E3E9D"/>
    <w:rsid w:val="00520D35"/>
    <w:rsid w:val="0052352F"/>
    <w:rsid w:val="00527F76"/>
    <w:rsid w:val="005305F8"/>
    <w:rsid w:val="00535EB9"/>
    <w:rsid w:val="005450A4"/>
    <w:rsid w:val="00545516"/>
    <w:rsid w:val="00545CF6"/>
    <w:rsid w:val="0055420C"/>
    <w:rsid w:val="00557D71"/>
    <w:rsid w:val="005601D6"/>
    <w:rsid w:val="00566653"/>
    <w:rsid w:val="00591FD7"/>
    <w:rsid w:val="00594F75"/>
    <w:rsid w:val="005A11AB"/>
    <w:rsid w:val="005A59B0"/>
    <w:rsid w:val="005C21A7"/>
    <w:rsid w:val="005D59E6"/>
    <w:rsid w:val="005E2236"/>
    <w:rsid w:val="005E4526"/>
    <w:rsid w:val="005E4A1F"/>
    <w:rsid w:val="005F5CE9"/>
    <w:rsid w:val="00605DA0"/>
    <w:rsid w:val="006122A9"/>
    <w:rsid w:val="00612781"/>
    <w:rsid w:val="00625656"/>
    <w:rsid w:val="006329DE"/>
    <w:rsid w:val="00634608"/>
    <w:rsid w:val="006359F3"/>
    <w:rsid w:val="00641477"/>
    <w:rsid w:val="00643B2D"/>
    <w:rsid w:val="00656CB7"/>
    <w:rsid w:val="00677983"/>
    <w:rsid w:val="006818F6"/>
    <w:rsid w:val="0068303E"/>
    <w:rsid w:val="00683B63"/>
    <w:rsid w:val="006B04F1"/>
    <w:rsid w:val="006B4AF3"/>
    <w:rsid w:val="006B67A7"/>
    <w:rsid w:val="006C21B6"/>
    <w:rsid w:val="006C2F5C"/>
    <w:rsid w:val="006C5B28"/>
    <w:rsid w:val="006C75C2"/>
    <w:rsid w:val="006D492E"/>
    <w:rsid w:val="006D5D97"/>
    <w:rsid w:val="006D7F5B"/>
    <w:rsid w:val="006E37F6"/>
    <w:rsid w:val="006E5908"/>
    <w:rsid w:val="006F0B94"/>
    <w:rsid w:val="00713886"/>
    <w:rsid w:val="007222EB"/>
    <w:rsid w:val="00724DCA"/>
    <w:rsid w:val="00725490"/>
    <w:rsid w:val="007331D3"/>
    <w:rsid w:val="00734780"/>
    <w:rsid w:val="00754151"/>
    <w:rsid w:val="0076453B"/>
    <w:rsid w:val="0076625F"/>
    <w:rsid w:val="007668D1"/>
    <w:rsid w:val="007759CF"/>
    <w:rsid w:val="00775B74"/>
    <w:rsid w:val="00780235"/>
    <w:rsid w:val="007843D7"/>
    <w:rsid w:val="00786D9B"/>
    <w:rsid w:val="007909A1"/>
    <w:rsid w:val="00790EAF"/>
    <w:rsid w:val="00794942"/>
    <w:rsid w:val="007B5AE2"/>
    <w:rsid w:val="007C7920"/>
    <w:rsid w:val="007C7A5F"/>
    <w:rsid w:val="007F67AA"/>
    <w:rsid w:val="007F6E81"/>
    <w:rsid w:val="00810BBA"/>
    <w:rsid w:val="00823F2B"/>
    <w:rsid w:val="00824FB4"/>
    <w:rsid w:val="00834A49"/>
    <w:rsid w:val="008403F5"/>
    <w:rsid w:val="00843D0B"/>
    <w:rsid w:val="0084675E"/>
    <w:rsid w:val="0085244F"/>
    <w:rsid w:val="00855915"/>
    <w:rsid w:val="00892BDD"/>
    <w:rsid w:val="008B17B5"/>
    <w:rsid w:val="008D18DB"/>
    <w:rsid w:val="008E418E"/>
    <w:rsid w:val="008E4EC7"/>
    <w:rsid w:val="008F2A66"/>
    <w:rsid w:val="008F78D5"/>
    <w:rsid w:val="00933DAE"/>
    <w:rsid w:val="00967BF0"/>
    <w:rsid w:val="00990E51"/>
    <w:rsid w:val="009A2327"/>
    <w:rsid w:val="009A5793"/>
    <w:rsid w:val="009A6ECC"/>
    <w:rsid w:val="009B3231"/>
    <w:rsid w:val="009E1119"/>
    <w:rsid w:val="009E3B3B"/>
    <w:rsid w:val="00A14088"/>
    <w:rsid w:val="00A16EBA"/>
    <w:rsid w:val="00A279AC"/>
    <w:rsid w:val="00A406A2"/>
    <w:rsid w:val="00A53460"/>
    <w:rsid w:val="00A63294"/>
    <w:rsid w:val="00A706D4"/>
    <w:rsid w:val="00A74A93"/>
    <w:rsid w:val="00A74C31"/>
    <w:rsid w:val="00A7620E"/>
    <w:rsid w:val="00A77214"/>
    <w:rsid w:val="00AA52C7"/>
    <w:rsid w:val="00AC083B"/>
    <w:rsid w:val="00AC19DF"/>
    <w:rsid w:val="00AC5A65"/>
    <w:rsid w:val="00AD071E"/>
    <w:rsid w:val="00AD54E4"/>
    <w:rsid w:val="00AD7958"/>
    <w:rsid w:val="00AF10D1"/>
    <w:rsid w:val="00B018BB"/>
    <w:rsid w:val="00B02C2B"/>
    <w:rsid w:val="00B166DB"/>
    <w:rsid w:val="00B24E1B"/>
    <w:rsid w:val="00B25ADD"/>
    <w:rsid w:val="00B34B9A"/>
    <w:rsid w:val="00B354F4"/>
    <w:rsid w:val="00B60D9D"/>
    <w:rsid w:val="00B618E4"/>
    <w:rsid w:val="00B6478F"/>
    <w:rsid w:val="00B77835"/>
    <w:rsid w:val="00B848C1"/>
    <w:rsid w:val="00BB1E37"/>
    <w:rsid w:val="00BC635D"/>
    <w:rsid w:val="00BD3A63"/>
    <w:rsid w:val="00BD3C68"/>
    <w:rsid w:val="00BD72C1"/>
    <w:rsid w:val="00BE3C04"/>
    <w:rsid w:val="00C0167D"/>
    <w:rsid w:val="00C01E64"/>
    <w:rsid w:val="00C264E6"/>
    <w:rsid w:val="00C3786F"/>
    <w:rsid w:val="00C46492"/>
    <w:rsid w:val="00C47E76"/>
    <w:rsid w:val="00C51318"/>
    <w:rsid w:val="00C77444"/>
    <w:rsid w:val="00C84679"/>
    <w:rsid w:val="00CB0746"/>
    <w:rsid w:val="00CB3EFC"/>
    <w:rsid w:val="00CC5041"/>
    <w:rsid w:val="00CD2D32"/>
    <w:rsid w:val="00CD5804"/>
    <w:rsid w:val="00CF727D"/>
    <w:rsid w:val="00CF7576"/>
    <w:rsid w:val="00D129FB"/>
    <w:rsid w:val="00D12CF8"/>
    <w:rsid w:val="00D32294"/>
    <w:rsid w:val="00D41A24"/>
    <w:rsid w:val="00D5733E"/>
    <w:rsid w:val="00D622CF"/>
    <w:rsid w:val="00D66ECF"/>
    <w:rsid w:val="00D72769"/>
    <w:rsid w:val="00D811E2"/>
    <w:rsid w:val="00D94C45"/>
    <w:rsid w:val="00DA3C02"/>
    <w:rsid w:val="00DB24A8"/>
    <w:rsid w:val="00DC13DD"/>
    <w:rsid w:val="00DE17AB"/>
    <w:rsid w:val="00DE43F8"/>
    <w:rsid w:val="00DF0CCD"/>
    <w:rsid w:val="00E3128C"/>
    <w:rsid w:val="00E467B4"/>
    <w:rsid w:val="00E6118C"/>
    <w:rsid w:val="00E66A5F"/>
    <w:rsid w:val="00E7240B"/>
    <w:rsid w:val="00E73500"/>
    <w:rsid w:val="00E73B48"/>
    <w:rsid w:val="00E74218"/>
    <w:rsid w:val="00E7604D"/>
    <w:rsid w:val="00E81E4D"/>
    <w:rsid w:val="00E855F4"/>
    <w:rsid w:val="00E91753"/>
    <w:rsid w:val="00EA2FD6"/>
    <w:rsid w:val="00EB2063"/>
    <w:rsid w:val="00EC656A"/>
    <w:rsid w:val="00EF1ADE"/>
    <w:rsid w:val="00F0093A"/>
    <w:rsid w:val="00F0284C"/>
    <w:rsid w:val="00F0602C"/>
    <w:rsid w:val="00F1441A"/>
    <w:rsid w:val="00F27F7D"/>
    <w:rsid w:val="00F7178B"/>
    <w:rsid w:val="00F8034F"/>
    <w:rsid w:val="00F82B04"/>
    <w:rsid w:val="00F86C1E"/>
    <w:rsid w:val="00FB305B"/>
    <w:rsid w:val="00FC5A36"/>
    <w:rsid w:val="00FD642D"/>
    <w:rsid w:val="00FE28BA"/>
    <w:rsid w:val="00FE73CB"/>
    <w:rsid w:val="00F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14513F4"/>
  <w15:docId w15:val="{4E901C33-222C-4E87-B993-A2411426E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2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3E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D41A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A24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6F0B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0B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B14CD"/>
    <w:pPr>
      <w:ind w:left="720"/>
      <w:contextualSpacing/>
    </w:pPr>
  </w:style>
  <w:style w:type="paragraph" w:customStyle="1" w:styleId="m-7913372853466181380gmail-m-2399683491069476428gmail-m2580369417841028040gmail-m-1899760434288694642msolistparagraph">
    <w:name w:val="m_-7913372853466181380gmail-m_-2399683491069476428gmail-m_2580369417841028040gmail-m-1899760434288694642msolistparagraph"/>
    <w:basedOn w:val="Normal"/>
    <w:rsid w:val="00BD72C1"/>
    <w:pPr>
      <w:spacing w:before="100" w:beforeAutospacing="1" w:after="100" w:afterAutospacing="1"/>
    </w:pPr>
  </w:style>
  <w:style w:type="paragraph" w:customStyle="1" w:styleId="m-7913372853466181380gmail-m-2399683491069476428gmail-m2580369417841028040gmail-msolistparagraph">
    <w:name w:val="m_-7913372853466181380gmail-m_-2399683491069476428gmail-m_2580369417841028040gmail-msolistparagraph"/>
    <w:basedOn w:val="Normal"/>
    <w:rsid w:val="00BD72C1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3465B8"/>
    <w:rPr>
      <w:sz w:val="24"/>
      <w:szCs w:val="24"/>
    </w:rPr>
  </w:style>
  <w:style w:type="paragraph" w:customStyle="1" w:styleId="Default">
    <w:name w:val="Default"/>
    <w:rsid w:val="002737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A2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1A24"/>
    <w:rPr>
      <w:rFonts w:ascii="Arial" w:hAnsi="Arial"/>
      <w:b/>
      <w:bCs/>
      <w:i/>
      <w:iCs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CB3E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4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0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wheelo\Desktop\Letterhead%20Template%203.6.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6F92-6B27-40F1-9AED-2F5AEC0E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Template 3.6.14</Template>
  <TotalTime>14</TotalTime>
  <Pages>1</Pages>
  <Words>90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Wheelock, Nancy [DAS]</dc:creator>
  <cp:lastModifiedBy>Pulley, Bobbi [DAS]</cp:lastModifiedBy>
  <cp:revision>3</cp:revision>
  <cp:lastPrinted>2019-03-29T19:21:00Z</cp:lastPrinted>
  <dcterms:created xsi:type="dcterms:W3CDTF">2020-01-30T16:00:00Z</dcterms:created>
  <dcterms:modified xsi:type="dcterms:W3CDTF">2020-01-30T16:13:00Z</dcterms:modified>
</cp:coreProperties>
</file>